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3FA4B06" w:rsidR="008145D7" w:rsidRDefault="008145D7" w:rsidP="00C94059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C94059" w:rsidRPr="00C94059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C94059" w:rsidRPr="00C94059">
        <w:rPr>
          <w:rFonts w:ascii="Verdana" w:eastAsia="Times New Roman" w:hAnsi="Verdana" w:cs="Times New Roman"/>
          <w:b/>
          <w:lang w:eastAsia="cs-CZ"/>
        </w:rPr>
        <w:t xml:space="preserve">Havarijní nákup náhradních dílů pro eskalátory typu Schindler v žst. Olomouc hl.n.“ </w:t>
      </w:r>
      <w:r w:rsidR="00C94059" w:rsidRPr="00C94059">
        <w:rPr>
          <w:rFonts w:ascii="Verdana" w:eastAsia="Times New Roman" w:hAnsi="Verdana" w:cs="Times New Roman"/>
          <w:lang w:eastAsia="cs-CZ"/>
        </w:rPr>
        <w:t>č.j. 99154/2026-SŽ-GŘ-O15</w:t>
      </w:r>
      <w:r w:rsidR="00C94059" w:rsidRPr="004E3BAD">
        <w:rPr>
          <w:rFonts w:ascii="Verdana" w:hAnsi="Verdana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B4257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B4257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B4257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1FB65" w14:textId="77777777" w:rsidR="00B42572" w:rsidRDefault="00B42572" w:rsidP="00962258">
      <w:pPr>
        <w:spacing w:after="0" w:line="240" w:lineRule="auto"/>
      </w:pPr>
      <w:r>
        <w:separator/>
      </w:r>
    </w:p>
  </w:endnote>
  <w:endnote w:type="continuationSeparator" w:id="0">
    <w:p w14:paraId="29ACA6D5" w14:textId="77777777" w:rsidR="00B42572" w:rsidRDefault="00B4257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F38F9" w14:textId="77777777" w:rsidR="00B42572" w:rsidRDefault="00B42572" w:rsidP="00962258">
      <w:pPr>
        <w:spacing w:after="0" w:line="240" w:lineRule="auto"/>
      </w:pPr>
      <w:r>
        <w:separator/>
      </w:r>
    </w:p>
  </w:footnote>
  <w:footnote w:type="continuationSeparator" w:id="0">
    <w:p w14:paraId="6F41B6C8" w14:textId="77777777" w:rsidR="00B42572" w:rsidRDefault="00B42572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B6DF8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42572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9405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2B3"/>
    <w:rsid w:val="002E2C8A"/>
    <w:rsid w:val="00390121"/>
    <w:rsid w:val="00465526"/>
    <w:rsid w:val="0049171C"/>
    <w:rsid w:val="004B52FD"/>
    <w:rsid w:val="0061611C"/>
    <w:rsid w:val="00710200"/>
    <w:rsid w:val="007B6DF8"/>
    <w:rsid w:val="0087094D"/>
    <w:rsid w:val="009038E8"/>
    <w:rsid w:val="00B72819"/>
    <w:rsid w:val="00B81688"/>
    <w:rsid w:val="00BE31C7"/>
    <w:rsid w:val="00C601C7"/>
    <w:rsid w:val="00D3256A"/>
    <w:rsid w:val="00E11C7E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480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Duda Vlastimil, Ing.</cp:lastModifiedBy>
  <cp:revision>15</cp:revision>
  <cp:lastPrinted>2017-11-28T17:18:00Z</cp:lastPrinted>
  <dcterms:created xsi:type="dcterms:W3CDTF">2023-11-16T10:29:00Z</dcterms:created>
  <dcterms:modified xsi:type="dcterms:W3CDTF">2026-06-05T05:53:00Z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